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203EA" w14:textId="77777777" w:rsidR="00583330" w:rsidRDefault="00583330" w:rsidP="005833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Maurice KIRKEHOWELL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(fl.1417)</w:t>
      </w:r>
    </w:p>
    <w:p w14:paraId="652CDDBB" w14:textId="77777777" w:rsidR="00583330" w:rsidRDefault="00583330" w:rsidP="005833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54331D8" w14:textId="77777777" w:rsidR="00583330" w:rsidRDefault="00583330" w:rsidP="005833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DDBECF4" w14:textId="77777777" w:rsidR="00583330" w:rsidRDefault="00583330" w:rsidP="005833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91E4366" w14:textId="77777777" w:rsidR="00583330" w:rsidRDefault="00583330" w:rsidP="005833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190C9C83" w14:textId="77777777" w:rsidR="00583330" w:rsidRDefault="00583330" w:rsidP="005833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13DD1C31" w14:textId="77777777" w:rsidR="00583330" w:rsidRPr="00065994" w:rsidRDefault="00583330" w:rsidP="0058333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48F4C09" w14:textId="77777777" w:rsidR="00583330" w:rsidRDefault="00583330" w:rsidP="0058333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864ACA5" w14:textId="77777777" w:rsidR="00583330" w:rsidRDefault="00583330" w:rsidP="005833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93FF256" w14:textId="77777777" w:rsidR="00583330" w:rsidRDefault="00583330" w:rsidP="005833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5409027" w14:textId="77777777" w:rsidR="00583330" w:rsidRDefault="00583330" w:rsidP="0058333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fldChar w:fldCharType="begin"/>
      </w:r>
      <w:r>
        <w:rPr>
          <w:rFonts w:cs="Times New Roman"/>
          <w:color w:val="282B30"/>
          <w:szCs w:val="24"/>
          <w:shd w:val="clear" w:color="auto" w:fill="FFFFFF"/>
        </w:rPr>
        <w:instrText xml:space="preserve"> DATE \@ "dd MMMM yyyy" </w:instrText>
      </w:r>
      <w:r>
        <w:rPr>
          <w:rFonts w:cs="Times New Roman"/>
          <w:color w:val="282B30"/>
          <w:szCs w:val="24"/>
          <w:shd w:val="clear" w:color="auto" w:fill="FFFFFF"/>
        </w:rPr>
        <w:fldChar w:fldCharType="separate"/>
      </w:r>
      <w:r>
        <w:rPr>
          <w:rFonts w:cs="Times New Roman"/>
          <w:noProof/>
          <w:color w:val="282B30"/>
          <w:szCs w:val="24"/>
          <w:shd w:val="clear" w:color="auto" w:fill="FFFFFF"/>
        </w:rPr>
        <w:t>05 April 2025</w:t>
      </w:r>
      <w:r>
        <w:rPr>
          <w:rFonts w:cs="Times New Roman"/>
          <w:color w:val="282B30"/>
          <w:szCs w:val="24"/>
          <w:shd w:val="clear" w:color="auto" w:fill="FFFFFF"/>
        </w:rPr>
        <w:fldChar w:fldCharType="end"/>
      </w:r>
    </w:p>
    <w:p w14:paraId="05FC8A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397A5" w14:textId="77777777" w:rsidR="00583330" w:rsidRDefault="00583330" w:rsidP="009139A6">
      <w:r>
        <w:separator/>
      </w:r>
    </w:p>
  </w:endnote>
  <w:endnote w:type="continuationSeparator" w:id="0">
    <w:p w14:paraId="26CC3EB9" w14:textId="77777777" w:rsidR="00583330" w:rsidRDefault="005833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3E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778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97C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E3563" w14:textId="77777777" w:rsidR="00583330" w:rsidRDefault="00583330" w:rsidP="009139A6">
      <w:r>
        <w:separator/>
      </w:r>
    </w:p>
  </w:footnote>
  <w:footnote w:type="continuationSeparator" w:id="0">
    <w:p w14:paraId="5D8F7E2A" w14:textId="77777777" w:rsidR="00583330" w:rsidRDefault="005833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705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6F9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DF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330"/>
    <w:rsid w:val="0005239F"/>
    <w:rsid w:val="000666E0"/>
    <w:rsid w:val="000A2E7A"/>
    <w:rsid w:val="00190DFA"/>
    <w:rsid w:val="002510B7"/>
    <w:rsid w:val="00270799"/>
    <w:rsid w:val="00357E4A"/>
    <w:rsid w:val="00583330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B56C"/>
  <w15:chartTrackingRefBased/>
  <w15:docId w15:val="{0837E2E8-81CC-42C6-9868-F4F27AEF6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2025-04-05T06:26:00Z</dcterms:created>
  <dcterms:modified xsi:type="dcterms:W3CDTF">2025-04-05T06:27:00Z</dcterms:modified>
</cp:coreProperties>
</file>